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2026020088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K 29 Brücke über die Sude bei Gößlow, Asphaltkernbohrungen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2026020088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 29 Brücke über die Sude bei Gößlow, Asphaltkernbohrungen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